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DFB" w:rsidRPr="0070303F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FC08F8">
      <w:pPr>
        <w:ind w:left="5664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  <w:r w:rsidR="00FC08F8">
        <w:rPr>
          <w:sz w:val="28"/>
          <w:szCs w:val="28"/>
          <w:lang w:val="uk-UA"/>
        </w:rPr>
        <w:t xml:space="preserve"> </w:t>
      </w:r>
      <w:r w:rsidR="00D96C53">
        <w:rPr>
          <w:sz w:val="28"/>
          <w:szCs w:val="28"/>
          <w:lang w:val="uk-UA"/>
        </w:rPr>
        <w:t xml:space="preserve">наказу ДОЗ ОДА </w:t>
      </w:r>
    </w:p>
    <w:p w:rsidR="00D276A8" w:rsidRDefault="0070303F" w:rsidP="005C762C">
      <w:pPr>
        <w:ind w:left="5664" w:right="-568" w:firstLine="6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10.10.2018</w:t>
      </w:r>
      <w:r w:rsidR="00D96C53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u w:val="single"/>
          <w:lang w:val="uk-UA"/>
        </w:rPr>
        <w:t>1755/0/197-18</w:t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210E78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 – систем </w:t>
      </w:r>
      <w:proofErr w:type="spellStart"/>
      <w:r>
        <w:rPr>
          <w:sz w:val="28"/>
          <w:szCs w:val="28"/>
          <w:lang w:val="uk-UA"/>
        </w:rPr>
        <w:t>імуноферментних</w:t>
      </w:r>
      <w:proofErr w:type="spellEnd"/>
      <w:r>
        <w:rPr>
          <w:sz w:val="28"/>
          <w:szCs w:val="28"/>
          <w:lang w:val="uk-UA"/>
        </w:rPr>
        <w:t xml:space="preserve"> для </w:t>
      </w:r>
      <w:proofErr w:type="spellStart"/>
      <w:r>
        <w:rPr>
          <w:sz w:val="28"/>
          <w:szCs w:val="28"/>
          <w:lang w:val="uk-UA"/>
        </w:rPr>
        <w:t>скринінгу</w:t>
      </w:r>
      <w:proofErr w:type="spellEnd"/>
      <w:r>
        <w:rPr>
          <w:sz w:val="28"/>
          <w:szCs w:val="28"/>
          <w:lang w:val="uk-UA"/>
        </w:rPr>
        <w:t xml:space="preserve"> донорської крові </w:t>
      </w:r>
    </w:p>
    <w:p w:rsidR="003B0DFB" w:rsidRDefault="00210E7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її компонентів </w:t>
      </w:r>
      <w:r w:rsidR="00E8100F">
        <w:rPr>
          <w:sz w:val="28"/>
          <w:szCs w:val="28"/>
          <w:lang w:val="uk-UA"/>
        </w:rPr>
        <w:t>(термін придатності)</w:t>
      </w: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627" w:type="dxa"/>
        <w:tblInd w:w="-738" w:type="dxa"/>
        <w:tblLayout w:type="fixed"/>
        <w:tblLook w:val="01E0" w:firstRow="1" w:lastRow="1" w:firstColumn="1" w:lastColumn="1" w:noHBand="0" w:noVBand="0"/>
      </w:tblPr>
      <w:tblGrid>
        <w:gridCol w:w="846"/>
        <w:gridCol w:w="5170"/>
        <w:gridCol w:w="1351"/>
        <w:gridCol w:w="925"/>
        <w:gridCol w:w="2335"/>
      </w:tblGrid>
      <w:tr w:rsidR="006B6B26" w:rsidRPr="006B6B26" w:rsidTr="003F6EFC">
        <w:tc>
          <w:tcPr>
            <w:tcW w:w="846" w:type="dxa"/>
            <w:vAlign w:val="center"/>
          </w:tcPr>
          <w:p w:rsidR="00DB195A" w:rsidRPr="006B6B26" w:rsidRDefault="00DB195A" w:rsidP="00182290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70" w:type="dxa"/>
            <w:vAlign w:val="center"/>
          </w:tcPr>
          <w:p w:rsidR="00DB195A" w:rsidRPr="006B6B26" w:rsidRDefault="00DB195A" w:rsidP="00BC0EBF">
            <w:pPr>
              <w:tabs>
                <w:tab w:val="left" w:pos="1605"/>
              </w:tabs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Назва товару</w:t>
            </w:r>
          </w:p>
        </w:tc>
        <w:tc>
          <w:tcPr>
            <w:tcW w:w="1351" w:type="dxa"/>
            <w:vAlign w:val="center"/>
          </w:tcPr>
          <w:p w:rsidR="00DB195A" w:rsidRPr="006B6B26" w:rsidRDefault="00DB195A" w:rsidP="00DB195A">
            <w:pPr>
              <w:ind w:right="-108"/>
              <w:jc w:val="center"/>
              <w:rPr>
                <w:bCs/>
                <w:sz w:val="28"/>
                <w:szCs w:val="28"/>
                <w:lang w:val="uk-UA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925" w:type="dxa"/>
            <w:vAlign w:val="center"/>
          </w:tcPr>
          <w:p w:rsidR="00DB195A" w:rsidRPr="006B6B26" w:rsidRDefault="00DB195A" w:rsidP="00807FC0">
            <w:pPr>
              <w:ind w:right="-111"/>
              <w:jc w:val="center"/>
              <w:rPr>
                <w:bCs/>
                <w:sz w:val="28"/>
                <w:szCs w:val="28"/>
              </w:rPr>
            </w:pPr>
            <w:r w:rsidRPr="006B6B26">
              <w:rPr>
                <w:bCs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2335" w:type="dxa"/>
            <w:vAlign w:val="center"/>
          </w:tcPr>
          <w:p w:rsidR="00DB195A" w:rsidRPr="006B6B26" w:rsidRDefault="00DB195A" w:rsidP="006B6B26">
            <w:pPr>
              <w:tabs>
                <w:tab w:val="left" w:pos="1605"/>
              </w:tabs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Комунальн</w:t>
            </w:r>
            <w:r w:rsidR="006B6B26">
              <w:rPr>
                <w:sz w:val="28"/>
                <w:szCs w:val="28"/>
                <w:lang w:val="uk-UA"/>
              </w:rPr>
              <w:t>е</w:t>
            </w:r>
            <w:r w:rsidRPr="006B6B26">
              <w:rPr>
                <w:sz w:val="28"/>
                <w:szCs w:val="28"/>
                <w:lang w:val="uk-UA"/>
              </w:rPr>
              <w:t xml:space="preserve"> </w:t>
            </w:r>
            <w:r w:rsidR="006B6B26">
              <w:rPr>
                <w:sz w:val="28"/>
                <w:szCs w:val="28"/>
                <w:lang w:val="uk-UA"/>
              </w:rPr>
              <w:t>підприємство</w:t>
            </w:r>
            <w:r w:rsidRPr="006B6B26">
              <w:rPr>
                <w:sz w:val="28"/>
                <w:szCs w:val="28"/>
                <w:lang w:val="uk-UA"/>
              </w:rPr>
              <w:t xml:space="preserve"> «Дніпропетровська обласна станція переливання крові» </w:t>
            </w:r>
          </w:p>
        </w:tc>
      </w:tr>
      <w:tr w:rsidR="006B6B26" w:rsidRPr="006B6B26" w:rsidTr="003F6EFC">
        <w:tc>
          <w:tcPr>
            <w:tcW w:w="846" w:type="dxa"/>
          </w:tcPr>
          <w:p w:rsidR="00992017" w:rsidRPr="006B6B26" w:rsidRDefault="00992017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3F6EFC" w:rsidRDefault="003F6EFC" w:rsidP="003F6EFC">
            <w:pPr>
              <w:rPr>
                <w:lang w:val="uk-UA" w:eastAsia="uk-UA"/>
              </w:rPr>
            </w:pPr>
            <w:r w:rsidRPr="006B6B26">
              <w:rPr>
                <w:lang w:val="uk-UA" w:eastAsia="uk-UA"/>
              </w:rPr>
              <w:t xml:space="preserve">Набір реагентів </w:t>
            </w:r>
            <w:r w:rsidR="00992017" w:rsidRPr="006B6B26">
              <w:rPr>
                <w:lang w:val="en-US" w:eastAsia="uk-UA"/>
              </w:rPr>
              <w:t>ARCHITECT</w:t>
            </w:r>
            <w:r w:rsidR="00992017" w:rsidRPr="003F6EFC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Anti</w:t>
            </w:r>
            <w:r w:rsidR="00992017" w:rsidRPr="003F6EFC">
              <w:rPr>
                <w:lang w:val="uk-UA" w:eastAsia="uk-UA"/>
              </w:rPr>
              <w:t>-</w:t>
            </w:r>
            <w:r w:rsidR="00992017" w:rsidRPr="006B6B26">
              <w:rPr>
                <w:lang w:val="en-US" w:eastAsia="uk-UA"/>
              </w:rPr>
              <w:t>HCV</w:t>
            </w:r>
            <w:r w:rsidR="00992017" w:rsidRPr="006B6B26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Reagent</w:t>
            </w:r>
            <w:r w:rsidR="00992017" w:rsidRPr="003F6EFC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Kit</w:t>
            </w:r>
            <w:r>
              <w:rPr>
                <w:lang w:val="uk-UA" w:eastAsia="uk-UA"/>
              </w:rPr>
              <w:t>/</w:t>
            </w:r>
            <w:r w:rsidRPr="003F6EFC">
              <w:rPr>
                <w:lang w:val="uk-UA" w:eastAsia="uk-UA"/>
              </w:rPr>
              <w:t xml:space="preserve"> </w:t>
            </w:r>
            <w:r w:rsidRPr="006B6B26">
              <w:rPr>
                <w:lang w:val="en-US" w:eastAsia="uk-UA"/>
              </w:rPr>
              <w:t>ARCHITECT</w:t>
            </w:r>
            <w:r w:rsidRPr="003F6EFC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Anti</w:t>
            </w:r>
            <w:r w:rsidR="00992017" w:rsidRPr="003F6EFC">
              <w:rPr>
                <w:lang w:val="uk-UA" w:eastAsia="uk-UA"/>
              </w:rPr>
              <w:t>-</w:t>
            </w:r>
            <w:r w:rsidR="00992017" w:rsidRPr="006B6B26">
              <w:rPr>
                <w:lang w:val="en-US" w:eastAsia="uk-UA"/>
              </w:rPr>
              <w:t>HCV</w:t>
            </w:r>
            <w:r w:rsidR="00992017" w:rsidRPr="006B6B26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Reagent</w:t>
            </w:r>
            <w:r w:rsidR="00992017" w:rsidRPr="003F6EFC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Kit</w:t>
            </w:r>
            <w:r>
              <w:rPr>
                <w:lang w:val="uk-UA" w:eastAsia="uk-UA"/>
              </w:rPr>
              <w:t xml:space="preserve"> (2000 </w:t>
            </w:r>
            <w:r w:rsidRPr="003F6EFC">
              <w:rPr>
                <w:lang w:val="uk-UA" w:eastAsia="uk-UA"/>
              </w:rPr>
              <w:t>тест</w:t>
            </w:r>
            <w:r>
              <w:rPr>
                <w:lang w:val="uk-UA" w:eastAsia="uk-UA"/>
              </w:rPr>
              <w:t xml:space="preserve">ів), </w:t>
            </w:r>
            <w:r w:rsidRPr="003F6EFC">
              <w:rPr>
                <w:lang w:val="uk-UA" w:eastAsia="uk-UA"/>
              </w:rPr>
              <w:t>6</w:t>
            </w:r>
            <w:r w:rsidRPr="006B6B26">
              <w:rPr>
                <w:lang w:val="en-US" w:eastAsia="uk-UA"/>
              </w:rPr>
              <w:t>C</w:t>
            </w:r>
            <w:r w:rsidRPr="006B6B26">
              <w:rPr>
                <w:lang w:val="uk-UA" w:eastAsia="uk-UA"/>
              </w:rPr>
              <w:t>37-32</w:t>
            </w:r>
            <w:r>
              <w:rPr>
                <w:lang w:val="uk-UA" w:eastAsia="uk-UA"/>
              </w:rPr>
              <w:t>.</w:t>
            </w:r>
          </w:p>
        </w:tc>
        <w:tc>
          <w:tcPr>
            <w:tcW w:w="1351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</w:t>
            </w:r>
            <w:r w:rsidR="006B6B26">
              <w:rPr>
                <w:sz w:val="28"/>
                <w:szCs w:val="28"/>
                <w:lang w:val="uk-UA"/>
              </w:rPr>
              <w:t>овки</w:t>
            </w:r>
          </w:p>
        </w:tc>
        <w:tc>
          <w:tcPr>
            <w:tcW w:w="925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335" w:type="dxa"/>
          </w:tcPr>
          <w:p w:rsidR="00992017" w:rsidRPr="006B6B26" w:rsidRDefault="006B6B26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6B6B26" w:rsidRPr="006B6B26" w:rsidTr="003F6EFC">
        <w:tc>
          <w:tcPr>
            <w:tcW w:w="846" w:type="dxa"/>
          </w:tcPr>
          <w:p w:rsidR="00992017" w:rsidRPr="006B6B26" w:rsidRDefault="00992017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6B6B26" w:rsidRDefault="003F6EFC" w:rsidP="003F6EFC">
            <w:pPr>
              <w:ind w:left="-108" w:right="-183"/>
              <w:rPr>
                <w:lang w:val="en-US" w:eastAsia="uk-UA"/>
              </w:rPr>
            </w:pPr>
            <w:proofErr w:type="spellStart"/>
            <w:r w:rsidRPr="006B6B26">
              <w:t>Контролі</w:t>
            </w:r>
            <w:proofErr w:type="spellEnd"/>
            <w:r w:rsidRPr="006B6B26">
              <w:rPr>
                <w:lang w:val="en-US"/>
              </w:rPr>
              <w:t xml:space="preserve"> </w:t>
            </w:r>
            <w:r>
              <w:rPr>
                <w:lang w:val="en-US"/>
              </w:rPr>
              <w:t>ARCHITECT Anti-HCV</w:t>
            </w:r>
            <w:r>
              <w:rPr>
                <w:lang w:val="uk-UA"/>
              </w:rPr>
              <w:t xml:space="preserve"> </w:t>
            </w:r>
            <w:r w:rsidR="00992017" w:rsidRPr="006B6B26">
              <w:rPr>
                <w:lang w:val="en-US"/>
              </w:rPr>
              <w:t>Controls</w:t>
            </w:r>
            <w:r>
              <w:rPr>
                <w:lang w:val="uk-UA"/>
              </w:rPr>
              <w:t xml:space="preserve">/ </w:t>
            </w:r>
            <w:r w:rsidR="00992017" w:rsidRPr="006B6B26">
              <w:rPr>
                <w:lang w:val="en-US"/>
              </w:rPr>
              <w:t>ARCHITECT Anti-HCV Controls</w:t>
            </w:r>
            <w:r>
              <w:rPr>
                <w:lang w:val="uk-UA"/>
              </w:rPr>
              <w:t xml:space="preserve">, </w:t>
            </w:r>
            <w:r w:rsidRPr="006B6B26">
              <w:rPr>
                <w:lang w:val="uk-UA"/>
              </w:rPr>
              <w:t>6С37-10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35" w:type="dxa"/>
          </w:tcPr>
          <w:p w:rsidR="00992017" w:rsidRPr="006B6B26" w:rsidRDefault="006B6B26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6B6B26" w:rsidRPr="006B6B26" w:rsidTr="003F6EFC">
        <w:tc>
          <w:tcPr>
            <w:tcW w:w="846" w:type="dxa"/>
          </w:tcPr>
          <w:p w:rsidR="00992017" w:rsidRPr="006B6B26" w:rsidRDefault="00992017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6B6B26" w:rsidRDefault="003F6EFC" w:rsidP="003F6EFC">
            <w:pPr>
              <w:rPr>
                <w:lang w:val="uk-UA"/>
              </w:rPr>
            </w:pPr>
            <w:r w:rsidRPr="006B6B26">
              <w:rPr>
                <w:lang w:val="uk-UA" w:eastAsia="uk-UA"/>
              </w:rPr>
              <w:t xml:space="preserve">Набір реагентів </w:t>
            </w:r>
            <w:r w:rsidR="00992017" w:rsidRPr="006B6B26">
              <w:rPr>
                <w:lang w:val="en-US"/>
              </w:rPr>
              <w:t>ARCHITECT</w:t>
            </w:r>
            <w:r w:rsidR="00992017" w:rsidRPr="003F6EFC">
              <w:rPr>
                <w:lang w:val="uk-UA"/>
              </w:rPr>
              <w:t xml:space="preserve"> </w:t>
            </w:r>
            <w:proofErr w:type="spellStart"/>
            <w:r w:rsidR="00992017" w:rsidRPr="006B6B26">
              <w:rPr>
                <w:lang w:val="en-US"/>
              </w:rPr>
              <w:t>HBsAg</w:t>
            </w:r>
            <w:proofErr w:type="spellEnd"/>
            <w:r w:rsidR="00992017" w:rsidRPr="003F6EFC">
              <w:rPr>
                <w:lang w:val="uk-UA"/>
              </w:rPr>
              <w:t xml:space="preserve"> </w:t>
            </w:r>
            <w:r w:rsidR="00992017" w:rsidRPr="006B6B26">
              <w:rPr>
                <w:lang w:val="en-US"/>
              </w:rPr>
              <w:t>Qualitative</w:t>
            </w:r>
            <w:r w:rsidR="00992017" w:rsidRPr="006B6B26">
              <w:rPr>
                <w:lang w:val="uk-UA"/>
              </w:rPr>
              <w:t xml:space="preserve"> ІІ </w:t>
            </w:r>
            <w:r w:rsidR="00992017" w:rsidRPr="006B6B26">
              <w:rPr>
                <w:lang w:val="en-US" w:eastAsia="uk-UA"/>
              </w:rPr>
              <w:t>Reagent</w:t>
            </w:r>
            <w:r w:rsidR="00992017" w:rsidRPr="003F6EFC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Kit</w:t>
            </w:r>
            <w:r w:rsidR="00992017" w:rsidRPr="006B6B26"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>/</w:t>
            </w:r>
            <w:r w:rsidR="00992017" w:rsidRPr="006B6B26">
              <w:rPr>
                <w:lang w:val="en-US"/>
              </w:rPr>
              <w:t>ARCHITECT</w:t>
            </w:r>
            <w:r w:rsidR="00992017" w:rsidRPr="003F6EFC">
              <w:rPr>
                <w:lang w:val="uk-UA"/>
              </w:rPr>
              <w:t xml:space="preserve"> </w:t>
            </w:r>
            <w:proofErr w:type="spellStart"/>
            <w:r w:rsidR="00992017" w:rsidRPr="006B6B26">
              <w:rPr>
                <w:lang w:val="en-US"/>
              </w:rPr>
              <w:t>HBsAg</w:t>
            </w:r>
            <w:proofErr w:type="spellEnd"/>
            <w:r w:rsidR="00992017" w:rsidRPr="003F6EFC">
              <w:rPr>
                <w:lang w:val="uk-UA"/>
              </w:rPr>
              <w:t xml:space="preserve"> </w:t>
            </w:r>
            <w:r w:rsidR="00992017" w:rsidRPr="006B6B26">
              <w:rPr>
                <w:lang w:val="en-US"/>
              </w:rPr>
              <w:t>Qualitative</w:t>
            </w:r>
            <w:r w:rsidR="00992017" w:rsidRPr="006B6B26">
              <w:rPr>
                <w:lang w:val="uk-UA"/>
              </w:rPr>
              <w:t xml:space="preserve"> ІІ </w:t>
            </w:r>
            <w:r w:rsidR="00992017" w:rsidRPr="006B6B26">
              <w:rPr>
                <w:lang w:val="en-US" w:eastAsia="uk-UA"/>
              </w:rPr>
              <w:t>Reagent</w:t>
            </w:r>
            <w:r w:rsidR="00992017" w:rsidRPr="003F6EFC">
              <w:rPr>
                <w:lang w:val="uk-UA" w:eastAsia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Kit</w:t>
            </w:r>
            <w:r w:rsidR="00992017" w:rsidRPr="006B6B26">
              <w:rPr>
                <w:lang w:val="uk-UA" w:eastAsia="uk-UA"/>
              </w:rPr>
              <w:t xml:space="preserve"> (2000 тестів)</w:t>
            </w:r>
            <w:r>
              <w:rPr>
                <w:lang w:val="uk-UA" w:eastAsia="uk-UA"/>
              </w:rPr>
              <w:t xml:space="preserve">, </w:t>
            </w:r>
            <w:r w:rsidRPr="003F6EFC">
              <w:rPr>
                <w:lang w:val="uk-UA"/>
              </w:rPr>
              <w:t>2</w:t>
            </w:r>
            <w:r>
              <w:rPr>
                <w:lang w:val="en-US"/>
              </w:rPr>
              <w:t>G</w:t>
            </w:r>
            <w:r w:rsidRPr="003F6EFC">
              <w:rPr>
                <w:lang w:val="uk-UA"/>
              </w:rPr>
              <w:t>22-</w:t>
            </w:r>
            <w:r>
              <w:rPr>
                <w:lang w:val="uk-UA"/>
              </w:rPr>
              <w:t>3</w:t>
            </w:r>
            <w:r w:rsidRPr="003F6EFC">
              <w:rPr>
                <w:lang w:val="uk-UA"/>
              </w:rPr>
              <w:t>0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</w:t>
            </w:r>
            <w:r w:rsidR="006B6B26">
              <w:rPr>
                <w:sz w:val="28"/>
                <w:szCs w:val="28"/>
                <w:lang w:val="uk-UA"/>
              </w:rPr>
              <w:t>овки</w:t>
            </w:r>
          </w:p>
        </w:tc>
        <w:tc>
          <w:tcPr>
            <w:tcW w:w="925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335" w:type="dxa"/>
          </w:tcPr>
          <w:p w:rsidR="00992017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6B6B26" w:rsidRPr="006B6B26" w:rsidTr="003F6EFC">
        <w:tc>
          <w:tcPr>
            <w:tcW w:w="846" w:type="dxa"/>
          </w:tcPr>
          <w:p w:rsidR="00992017" w:rsidRPr="006B6B26" w:rsidRDefault="00992017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3F6EFC" w:rsidRDefault="003F6EFC" w:rsidP="003F6EFC">
            <w:pPr>
              <w:rPr>
                <w:lang w:val="uk-UA"/>
              </w:rPr>
            </w:pPr>
            <w:proofErr w:type="spellStart"/>
            <w:r w:rsidRPr="006B6B26">
              <w:t>Контролі</w:t>
            </w:r>
            <w:proofErr w:type="spellEnd"/>
            <w:r w:rsidRPr="006B6B26">
              <w:rPr>
                <w:lang w:val="en-US"/>
              </w:rPr>
              <w:t xml:space="preserve"> </w:t>
            </w:r>
            <w:r w:rsidR="00992017" w:rsidRPr="006B6B26">
              <w:rPr>
                <w:lang w:val="en-US"/>
              </w:rPr>
              <w:t>ARCHITECT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HBsAg</w:t>
            </w:r>
            <w:proofErr w:type="spellEnd"/>
            <w:r>
              <w:rPr>
                <w:lang w:val="en-US"/>
              </w:rPr>
              <w:t xml:space="preserve"> Qualitative II Controls</w:t>
            </w:r>
            <w:r>
              <w:rPr>
                <w:lang w:val="uk-UA"/>
              </w:rPr>
              <w:t>/</w:t>
            </w:r>
            <w:r w:rsidR="00992017" w:rsidRPr="006B6B26">
              <w:rPr>
                <w:lang w:val="en-US"/>
              </w:rPr>
              <w:t xml:space="preserve">ARCHITECT </w:t>
            </w:r>
            <w:proofErr w:type="spellStart"/>
            <w:r w:rsidR="00992017" w:rsidRPr="006B6B26">
              <w:rPr>
                <w:lang w:val="en-US"/>
              </w:rPr>
              <w:t>HBsAg</w:t>
            </w:r>
            <w:proofErr w:type="spellEnd"/>
            <w:r w:rsidR="00992017" w:rsidRPr="006B6B26">
              <w:rPr>
                <w:lang w:val="en-US"/>
              </w:rPr>
              <w:t xml:space="preserve"> Qualitative II Controls</w:t>
            </w:r>
            <w:r>
              <w:rPr>
                <w:lang w:val="uk-UA"/>
              </w:rPr>
              <w:t xml:space="preserve">, </w:t>
            </w:r>
            <w:r w:rsidRPr="006B6B26">
              <w:rPr>
                <w:lang w:val="en-US"/>
              </w:rPr>
              <w:t>2G22-10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35" w:type="dxa"/>
          </w:tcPr>
          <w:p w:rsidR="00992017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6B6B26" w:rsidRPr="006B6B26" w:rsidTr="003F6EFC">
        <w:tc>
          <w:tcPr>
            <w:tcW w:w="846" w:type="dxa"/>
          </w:tcPr>
          <w:p w:rsidR="00992017" w:rsidRPr="006B6B26" w:rsidRDefault="00992017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6B6B26" w:rsidRDefault="003F6EFC" w:rsidP="003F6EFC">
            <w:pPr>
              <w:rPr>
                <w:lang w:val="uk-UA"/>
              </w:rPr>
            </w:pPr>
            <w:r w:rsidRPr="006B6B26">
              <w:rPr>
                <w:lang w:val="uk-UA" w:eastAsia="uk-UA"/>
              </w:rPr>
              <w:t>Набір реагентів</w:t>
            </w:r>
            <w:r w:rsidR="00992017" w:rsidRPr="006B6B26">
              <w:rPr>
                <w:lang w:val="uk-UA"/>
              </w:rPr>
              <w:t xml:space="preserve"> </w:t>
            </w:r>
            <w:r w:rsidR="00992017" w:rsidRPr="006B6B26">
              <w:rPr>
                <w:lang w:val="en-US"/>
              </w:rPr>
              <w:t>ARCHITECT HIV Ag/</w:t>
            </w:r>
            <w:proofErr w:type="spellStart"/>
            <w:r w:rsidR="00992017" w:rsidRPr="006B6B26">
              <w:rPr>
                <w:lang w:val="en-US"/>
              </w:rPr>
              <w:t>Ab</w:t>
            </w:r>
            <w:proofErr w:type="spellEnd"/>
            <w:r w:rsidR="00992017" w:rsidRPr="006B6B26">
              <w:rPr>
                <w:lang w:val="en-US"/>
              </w:rPr>
              <w:t xml:space="preserve"> Combo</w:t>
            </w:r>
            <w:r w:rsidR="00992017" w:rsidRPr="006B6B26">
              <w:rPr>
                <w:lang w:val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Reagent Kit</w:t>
            </w:r>
            <w:r>
              <w:rPr>
                <w:lang w:val="uk-UA" w:eastAsia="uk-UA"/>
              </w:rPr>
              <w:t>/</w:t>
            </w:r>
            <w:r w:rsidR="00992017" w:rsidRPr="006B6B26">
              <w:rPr>
                <w:lang w:val="en-US"/>
              </w:rPr>
              <w:t>ARCHITECT HIV Ag/</w:t>
            </w:r>
            <w:proofErr w:type="spellStart"/>
            <w:r w:rsidR="00992017" w:rsidRPr="006B6B26">
              <w:rPr>
                <w:lang w:val="en-US"/>
              </w:rPr>
              <w:t>Ab</w:t>
            </w:r>
            <w:proofErr w:type="spellEnd"/>
            <w:r w:rsidR="00992017" w:rsidRPr="006B6B26">
              <w:rPr>
                <w:lang w:val="en-US"/>
              </w:rPr>
              <w:t xml:space="preserve"> Combo</w:t>
            </w:r>
            <w:r w:rsidR="00992017" w:rsidRPr="006B6B26">
              <w:rPr>
                <w:lang w:val="uk-UA"/>
              </w:rPr>
              <w:t xml:space="preserve"> </w:t>
            </w:r>
            <w:r w:rsidR="00992017" w:rsidRPr="006B6B26">
              <w:rPr>
                <w:lang w:val="en-US" w:eastAsia="uk-UA"/>
              </w:rPr>
              <w:t>Reagent Kit</w:t>
            </w:r>
            <w:r w:rsidR="00992017" w:rsidRPr="006B6B26">
              <w:rPr>
                <w:lang w:val="uk-UA" w:eastAsia="uk-UA"/>
              </w:rPr>
              <w:t xml:space="preserve"> (2000 тестів)</w:t>
            </w:r>
            <w:r>
              <w:rPr>
                <w:lang w:val="uk-UA" w:eastAsia="uk-UA"/>
              </w:rPr>
              <w:t>,</w:t>
            </w:r>
            <w:r w:rsidRPr="006B6B26">
              <w:rPr>
                <w:lang w:val="uk-UA"/>
              </w:rPr>
              <w:t xml:space="preserve"> 4</w:t>
            </w:r>
            <w:r w:rsidRPr="006B6B26">
              <w:rPr>
                <w:lang w:val="en-US"/>
              </w:rPr>
              <w:t>J</w:t>
            </w:r>
            <w:r w:rsidRPr="006B6B26">
              <w:rPr>
                <w:lang w:val="uk-UA"/>
              </w:rPr>
              <w:t>27-32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992017" w:rsidRPr="006B6B26" w:rsidRDefault="00992017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335" w:type="dxa"/>
          </w:tcPr>
          <w:p w:rsidR="00992017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6B6B26" w:rsidRPr="006B6B26" w:rsidTr="003F6EFC">
        <w:tc>
          <w:tcPr>
            <w:tcW w:w="846" w:type="dxa"/>
          </w:tcPr>
          <w:p w:rsidR="00992017" w:rsidRPr="006B6B26" w:rsidRDefault="00992017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992017" w:rsidRPr="003F6EFC" w:rsidRDefault="003F6EFC" w:rsidP="003F6EFC">
            <w:pPr>
              <w:rPr>
                <w:lang w:val="uk-UA"/>
              </w:rPr>
            </w:pPr>
            <w:proofErr w:type="spellStart"/>
            <w:r w:rsidRPr="006B6B26">
              <w:t>Контролі</w:t>
            </w:r>
            <w:proofErr w:type="spellEnd"/>
            <w:r w:rsidRPr="006B6B26">
              <w:rPr>
                <w:lang w:val="en-US"/>
              </w:rPr>
              <w:t xml:space="preserve"> </w:t>
            </w:r>
            <w:r w:rsidR="00992017" w:rsidRPr="006B6B26">
              <w:rPr>
                <w:lang w:val="en-US"/>
              </w:rPr>
              <w:t>ARCH</w:t>
            </w:r>
            <w:r>
              <w:rPr>
                <w:lang w:val="en-US"/>
              </w:rPr>
              <w:t>ITECT HIV Ag/</w:t>
            </w:r>
            <w:proofErr w:type="spellStart"/>
            <w:r>
              <w:rPr>
                <w:lang w:val="en-US"/>
              </w:rPr>
              <w:t>Ab</w:t>
            </w:r>
            <w:proofErr w:type="spellEnd"/>
            <w:r>
              <w:rPr>
                <w:lang w:val="en-US"/>
              </w:rPr>
              <w:t xml:space="preserve"> Combo Controls</w:t>
            </w:r>
            <w:r>
              <w:rPr>
                <w:lang w:val="uk-UA"/>
              </w:rPr>
              <w:t>/</w:t>
            </w:r>
            <w:r w:rsidR="00992017" w:rsidRPr="006B6B26">
              <w:rPr>
                <w:lang w:val="en-US"/>
              </w:rPr>
              <w:t>ARCHITECT HIV Ag/</w:t>
            </w:r>
            <w:proofErr w:type="spellStart"/>
            <w:r w:rsidR="00992017" w:rsidRPr="006B6B26">
              <w:rPr>
                <w:lang w:val="en-US"/>
              </w:rPr>
              <w:t>Ab</w:t>
            </w:r>
            <w:proofErr w:type="spellEnd"/>
            <w:r w:rsidR="00992017" w:rsidRPr="006B6B26">
              <w:rPr>
                <w:lang w:val="en-US"/>
              </w:rPr>
              <w:t xml:space="preserve"> Combo Controls</w:t>
            </w:r>
            <w:r>
              <w:rPr>
                <w:lang w:val="uk-UA"/>
              </w:rPr>
              <w:t xml:space="preserve">, </w:t>
            </w:r>
            <w:r w:rsidRPr="006B6B26">
              <w:rPr>
                <w:lang w:val="uk-UA"/>
              </w:rPr>
              <w:t>4</w:t>
            </w:r>
            <w:r w:rsidRPr="006B6B26">
              <w:rPr>
                <w:lang w:val="en-US"/>
              </w:rPr>
              <w:t>J27-12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992017" w:rsidRPr="006B6B26" w:rsidRDefault="00AE09A5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992017" w:rsidRPr="006B6B26" w:rsidRDefault="00AE09A5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335" w:type="dxa"/>
          </w:tcPr>
          <w:p w:rsidR="00992017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6B6B26" w:rsidRPr="006B6B26" w:rsidTr="003F6EFC">
        <w:tc>
          <w:tcPr>
            <w:tcW w:w="846" w:type="dxa"/>
          </w:tcPr>
          <w:p w:rsidR="00AE09A5" w:rsidRPr="006B6B26" w:rsidRDefault="00AE09A5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AE09A5" w:rsidRPr="003F6EFC" w:rsidRDefault="003F6EFC" w:rsidP="003F6EFC">
            <w:pPr>
              <w:rPr>
                <w:lang w:val="uk-UA"/>
              </w:rPr>
            </w:pPr>
            <w:proofErr w:type="spellStart"/>
            <w:r w:rsidRPr="006B6B26">
              <w:rPr>
                <w:lang w:val="en-US"/>
              </w:rPr>
              <w:t>Набір</w:t>
            </w:r>
            <w:proofErr w:type="spellEnd"/>
            <w:r w:rsidRPr="006B6B26">
              <w:rPr>
                <w:lang w:val="en-US"/>
              </w:rPr>
              <w:t xml:space="preserve"> </w:t>
            </w:r>
            <w:proofErr w:type="spellStart"/>
            <w:r w:rsidRPr="006B6B26">
              <w:rPr>
                <w:lang w:val="en-US"/>
              </w:rPr>
              <w:t>реагентів</w:t>
            </w:r>
            <w:proofErr w:type="spellEnd"/>
            <w:r w:rsidRPr="006B6B26">
              <w:rPr>
                <w:lang w:val="en-US"/>
              </w:rPr>
              <w:t xml:space="preserve"> </w:t>
            </w:r>
            <w:r w:rsidR="00AE09A5" w:rsidRPr="006B6B26">
              <w:rPr>
                <w:lang w:val="en-US"/>
              </w:rPr>
              <w:t>ARCHITECT Syphilis TP Reagent Kit</w:t>
            </w:r>
            <w:r>
              <w:rPr>
                <w:lang w:val="uk-UA"/>
              </w:rPr>
              <w:t>/</w:t>
            </w:r>
            <w:r w:rsidR="00AE09A5" w:rsidRPr="006B6B26">
              <w:rPr>
                <w:lang w:val="en-US"/>
              </w:rPr>
              <w:t xml:space="preserve">ARCHITECT Syphilis TP Reagent Kit (500 </w:t>
            </w:r>
            <w:proofErr w:type="spellStart"/>
            <w:r w:rsidR="00AE09A5" w:rsidRPr="006B6B26">
              <w:rPr>
                <w:lang w:val="en-US"/>
              </w:rPr>
              <w:t>тестів</w:t>
            </w:r>
            <w:proofErr w:type="spellEnd"/>
            <w:r w:rsidR="00AE09A5" w:rsidRPr="006B6B26">
              <w:rPr>
                <w:lang w:val="en-US"/>
              </w:rPr>
              <w:t>)</w:t>
            </w:r>
            <w:r>
              <w:rPr>
                <w:lang w:val="uk-UA"/>
              </w:rPr>
              <w:t>,</w:t>
            </w:r>
            <w:r w:rsidRPr="006B6B26">
              <w:rPr>
                <w:lang w:val="en-US"/>
              </w:rPr>
              <w:t xml:space="preserve"> 8D06-39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AE09A5" w:rsidRPr="006B6B26" w:rsidRDefault="00AE09A5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AE09A5" w:rsidRPr="006B6B26" w:rsidRDefault="00AE09A5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2335" w:type="dxa"/>
          </w:tcPr>
          <w:p w:rsidR="00AE09A5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</w:p>
        </w:tc>
      </w:tr>
      <w:tr w:rsidR="00AE09A5" w:rsidRPr="006B6B26" w:rsidTr="003F6EFC">
        <w:tc>
          <w:tcPr>
            <w:tcW w:w="846" w:type="dxa"/>
          </w:tcPr>
          <w:p w:rsidR="00AE09A5" w:rsidRPr="006B6B26" w:rsidRDefault="00AE09A5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AE09A5" w:rsidRPr="003F6EFC" w:rsidRDefault="003F6EFC" w:rsidP="003F6EFC">
            <w:pPr>
              <w:rPr>
                <w:lang w:val="uk-UA"/>
              </w:rPr>
            </w:pPr>
            <w:proofErr w:type="spellStart"/>
            <w:r w:rsidRPr="006B6B26">
              <w:rPr>
                <w:lang w:val="en-US"/>
              </w:rPr>
              <w:t>Контролі</w:t>
            </w:r>
            <w:proofErr w:type="spellEnd"/>
            <w:r w:rsidRPr="006B6B26">
              <w:rPr>
                <w:lang w:val="en-US"/>
              </w:rPr>
              <w:t xml:space="preserve"> </w:t>
            </w:r>
            <w:r>
              <w:rPr>
                <w:lang w:val="en-US"/>
              </w:rPr>
              <w:t>ARCHITECT Syphilis TP Controls</w:t>
            </w:r>
            <w:r>
              <w:rPr>
                <w:lang w:val="uk-UA"/>
              </w:rPr>
              <w:t xml:space="preserve">/ </w:t>
            </w:r>
            <w:r w:rsidR="00AE09A5" w:rsidRPr="006B6B26">
              <w:rPr>
                <w:lang w:val="en-US"/>
              </w:rPr>
              <w:t>ARCHITECT Syphilis TP Controls</w:t>
            </w:r>
            <w:r>
              <w:rPr>
                <w:lang w:val="uk-UA"/>
              </w:rPr>
              <w:t xml:space="preserve">, </w:t>
            </w:r>
            <w:r w:rsidRPr="006B6B26">
              <w:rPr>
                <w:lang w:val="en-US"/>
              </w:rPr>
              <w:t>8D06-13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AE09A5" w:rsidRPr="006B6B26" w:rsidRDefault="00AE09A5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AE09A5" w:rsidRPr="006B6B26" w:rsidRDefault="00AE09A5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335" w:type="dxa"/>
          </w:tcPr>
          <w:p w:rsidR="00AE09A5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AE09A5" w:rsidRPr="006B6B26" w:rsidTr="003F6EFC">
        <w:tc>
          <w:tcPr>
            <w:tcW w:w="846" w:type="dxa"/>
          </w:tcPr>
          <w:p w:rsidR="00AE09A5" w:rsidRPr="006B6B26" w:rsidRDefault="00AE09A5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AE09A5" w:rsidRPr="006B6B26" w:rsidRDefault="003F6EFC" w:rsidP="003F6EFC">
            <w:pPr>
              <w:rPr>
                <w:lang w:val="en-US"/>
              </w:rPr>
            </w:pPr>
            <w:r w:rsidRPr="006B6B26">
              <w:rPr>
                <w:lang w:val="en-US"/>
              </w:rPr>
              <w:t xml:space="preserve">ARCHITECT </w:t>
            </w:r>
            <w:r>
              <w:rPr>
                <w:lang w:val="uk-UA"/>
              </w:rPr>
              <w:t>концентрований п</w:t>
            </w:r>
            <w:proofErr w:type="spellStart"/>
            <w:r w:rsidR="00AE09A5" w:rsidRPr="006B6B26">
              <w:t>ромивний</w:t>
            </w:r>
            <w:proofErr w:type="spellEnd"/>
            <w:r w:rsidR="00AE09A5" w:rsidRPr="006B6B26">
              <w:rPr>
                <w:lang w:val="en-US"/>
              </w:rPr>
              <w:t xml:space="preserve"> </w:t>
            </w:r>
            <w:r w:rsidR="00AE09A5" w:rsidRPr="006B6B26">
              <w:t>буфер</w:t>
            </w:r>
            <w:r>
              <w:rPr>
                <w:lang w:val="uk-UA"/>
              </w:rPr>
              <w:t>/</w:t>
            </w:r>
            <w:r w:rsidRPr="006B6B26">
              <w:rPr>
                <w:lang w:val="en-US"/>
              </w:rPr>
              <w:t xml:space="preserve">ARCHITECT </w:t>
            </w:r>
            <w:r w:rsidR="00AE09A5" w:rsidRPr="006B6B26">
              <w:rPr>
                <w:lang w:val="en-US"/>
              </w:rPr>
              <w:t>Concentrated Wash Buffer</w:t>
            </w:r>
            <w:r>
              <w:rPr>
                <w:lang w:val="uk-UA"/>
              </w:rPr>
              <w:t xml:space="preserve">, </w:t>
            </w:r>
            <w:r w:rsidRPr="006B6B26">
              <w:rPr>
                <w:lang w:val="uk-UA"/>
              </w:rPr>
              <w:t>6С54-58</w:t>
            </w:r>
            <w:r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AE09A5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AE09A5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65</w:t>
            </w:r>
          </w:p>
        </w:tc>
        <w:tc>
          <w:tcPr>
            <w:tcW w:w="2335" w:type="dxa"/>
          </w:tcPr>
          <w:p w:rsidR="00AE09A5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65</w:t>
            </w:r>
          </w:p>
        </w:tc>
      </w:tr>
      <w:tr w:rsidR="006B6B26" w:rsidRPr="006B6B26" w:rsidTr="003F6EFC">
        <w:tc>
          <w:tcPr>
            <w:tcW w:w="846" w:type="dxa"/>
          </w:tcPr>
          <w:p w:rsidR="006B6B26" w:rsidRPr="006B6B26" w:rsidRDefault="006B6B26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6B6B26" w:rsidRDefault="006B6B26" w:rsidP="00DB195A">
            <w:pPr>
              <w:rPr>
                <w:lang w:val="uk-UA"/>
              </w:rPr>
            </w:pPr>
            <w:proofErr w:type="spellStart"/>
            <w:r w:rsidRPr="006B6B26">
              <w:t>Претригерний</w:t>
            </w:r>
            <w:proofErr w:type="spellEnd"/>
            <w:r w:rsidRPr="006B6B26">
              <w:rPr>
                <w:lang w:val="en-US"/>
              </w:rPr>
              <w:t xml:space="preserve"> </w:t>
            </w:r>
            <w:proofErr w:type="spellStart"/>
            <w:r w:rsidRPr="006B6B26">
              <w:t>розчин</w:t>
            </w:r>
            <w:proofErr w:type="spellEnd"/>
            <w:r w:rsidRPr="006B6B26">
              <w:rPr>
                <w:lang w:val="en-US"/>
              </w:rPr>
              <w:t xml:space="preserve"> ARCHITECT Pre-Trigger Solution</w:t>
            </w:r>
            <w:r w:rsidR="003F6EFC">
              <w:rPr>
                <w:lang w:val="uk-UA"/>
              </w:rPr>
              <w:t xml:space="preserve">, </w:t>
            </w:r>
            <w:r w:rsidR="003F6EFC" w:rsidRPr="006B6B26">
              <w:rPr>
                <w:lang w:val="uk-UA"/>
              </w:rPr>
              <w:t>6Е23-65</w:t>
            </w:r>
            <w:r w:rsidR="003F6EFC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335" w:type="dxa"/>
          </w:tcPr>
          <w:p w:rsidR="006B6B26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6B6B26" w:rsidRPr="006B6B26" w:rsidTr="003F6EFC">
        <w:tc>
          <w:tcPr>
            <w:tcW w:w="846" w:type="dxa"/>
          </w:tcPr>
          <w:p w:rsidR="006B6B26" w:rsidRPr="006B6B26" w:rsidRDefault="006B6B26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6B6B26" w:rsidRDefault="006B6B26" w:rsidP="00DB195A">
            <w:pPr>
              <w:rPr>
                <w:lang w:val="uk-UA"/>
              </w:rPr>
            </w:pPr>
            <w:proofErr w:type="spellStart"/>
            <w:r w:rsidRPr="006B6B26">
              <w:t>Тригерний</w:t>
            </w:r>
            <w:proofErr w:type="spellEnd"/>
            <w:r w:rsidRPr="006B6B26">
              <w:rPr>
                <w:lang w:val="en-US"/>
              </w:rPr>
              <w:t xml:space="preserve"> </w:t>
            </w:r>
            <w:proofErr w:type="spellStart"/>
            <w:r w:rsidRPr="006B6B26">
              <w:t>розчин</w:t>
            </w:r>
            <w:proofErr w:type="spellEnd"/>
            <w:r w:rsidRPr="006B6B26">
              <w:rPr>
                <w:lang w:val="en-US"/>
              </w:rPr>
              <w:t xml:space="preserve"> ARCHITECT Trigger Solution</w:t>
            </w:r>
            <w:r w:rsidR="003F6EFC">
              <w:rPr>
                <w:lang w:val="uk-UA"/>
              </w:rPr>
              <w:t xml:space="preserve">, </w:t>
            </w:r>
            <w:r w:rsidR="003F6EFC" w:rsidRPr="006B6B26">
              <w:rPr>
                <w:lang w:val="uk-UA"/>
              </w:rPr>
              <w:t>6С55-60</w:t>
            </w:r>
            <w:r w:rsidR="003F6EFC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335" w:type="dxa"/>
          </w:tcPr>
          <w:p w:rsidR="006B6B26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6B6B26" w:rsidRPr="006B6B26" w:rsidTr="003F6EFC">
        <w:tc>
          <w:tcPr>
            <w:tcW w:w="846" w:type="dxa"/>
          </w:tcPr>
          <w:p w:rsidR="006B6B26" w:rsidRPr="006B6B26" w:rsidRDefault="006B6B26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6B6B26" w:rsidRDefault="006B6B26" w:rsidP="00DB195A">
            <w:pPr>
              <w:rPr>
                <w:lang w:val="uk-UA"/>
              </w:rPr>
            </w:pPr>
            <w:proofErr w:type="spellStart"/>
            <w:r w:rsidRPr="006B6B26">
              <w:t>Реакційні</w:t>
            </w:r>
            <w:proofErr w:type="spellEnd"/>
            <w:r w:rsidRPr="006B6B26">
              <w:rPr>
                <w:lang w:val="en-US"/>
              </w:rPr>
              <w:t xml:space="preserve"> </w:t>
            </w:r>
            <w:proofErr w:type="spellStart"/>
            <w:r w:rsidRPr="006B6B26">
              <w:t>ємності</w:t>
            </w:r>
            <w:proofErr w:type="spellEnd"/>
            <w:r w:rsidRPr="006B6B26">
              <w:rPr>
                <w:lang w:val="en-US"/>
              </w:rPr>
              <w:t xml:space="preserve"> ARCHITECT Reaction Vessels</w:t>
            </w:r>
            <w:r w:rsidRPr="006B6B26">
              <w:rPr>
                <w:lang w:val="uk-UA"/>
              </w:rPr>
              <w:t>, 4000 штук</w:t>
            </w:r>
            <w:r w:rsidR="003F6EFC">
              <w:rPr>
                <w:lang w:val="uk-UA"/>
              </w:rPr>
              <w:t>, 7С</w:t>
            </w:r>
            <w:r w:rsidR="003F6EFC" w:rsidRPr="006B6B26">
              <w:rPr>
                <w:lang w:val="uk-UA"/>
              </w:rPr>
              <w:t>15-03</w:t>
            </w:r>
            <w:r w:rsidR="003F6EFC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упаковка</w:t>
            </w:r>
          </w:p>
        </w:tc>
        <w:tc>
          <w:tcPr>
            <w:tcW w:w="925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2335" w:type="dxa"/>
          </w:tcPr>
          <w:p w:rsidR="006B6B26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</w:tr>
      <w:tr w:rsidR="006B6B26" w:rsidRPr="006B6B26" w:rsidTr="003F6EFC">
        <w:tc>
          <w:tcPr>
            <w:tcW w:w="846" w:type="dxa"/>
          </w:tcPr>
          <w:p w:rsidR="006B6B26" w:rsidRPr="006B6B26" w:rsidRDefault="006B6B26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6B6B26" w:rsidRDefault="006B6B26" w:rsidP="005C762C">
            <w:pPr>
              <w:rPr>
                <w:lang w:val="uk-UA"/>
              </w:rPr>
            </w:pPr>
            <w:r w:rsidRPr="006B6B26">
              <w:rPr>
                <w:lang w:val="en-US"/>
              </w:rPr>
              <w:t>ARCHITECT</w:t>
            </w:r>
            <w:r w:rsidRPr="006B6B26">
              <w:rPr>
                <w:lang w:val="uk-UA"/>
              </w:rPr>
              <w:t xml:space="preserve"> </w:t>
            </w:r>
            <w:r w:rsidRPr="006B6B26">
              <w:rPr>
                <w:lang w:val="en-US"/>
              </w:rPr>
              <w:t>Septum, 200</w:t>
            </w:r>
            <w:r w:rsidRPr="006B6B26">
              <w:rPr>
                <w:lang w:val="uk-UA"/>
              </w:rPr>
              <w:t xml:space="preserve"> штук</w:t>
            </w:r>
            <w:r w:rsidR="005C762C">
              <w:rPr>
                <w:lang w:val="uk-UA"/>
              </w:rPr>
              <w:t xml:space="preserve">, </w:t>
            </w:r>
            <w:r w:rsidR="005C762C" w:rsidRPr="006B6B26">
              <w:rPr>
                <w:lang w:val="uk-UA"/>
              </w:rPr>
              <w:t>4</w:t>
            </w:r>
            <w:r w:rsidR="005C762C" w:rsidRPr="006B6B26">
              <w:rPr>
                <w:lang w:val="en-US"/>
              </w:rPr>
              <w:t>D</w:t>
            </w:r>
            <w:r w:rsidR="005C762C" w:rsidRPr="006B6B26">
              <w:rPr>
                <w:lang w:val="uk-UA"/>
              </w:rPr>
              <w:t>18-03</w:t>
            </w:r>
            <w:r w:rsidR="005C762C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упаковки</w:t>
            </w:r>
          </w:p>
        </w:tc>
        <w:tc>
          <w:tcPr>
            <w:tcW w:w="925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335" w:type="dxa"/>
          </w:tcPr>
          <w:p w:rsidR="006B6B26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6B6B26" w:rsidRPr="006B6B26" w:rsidTr="003F6EFC">
        <w:tc>
          <w:tcPr>
            <w:tcW w:w="846" w:type="dxa"/>
          </w:tcPr>
          <w:p w:rsidR="006B6B26" w:rsidRPr="006B6B26" w:rsidRDefault="006B6B26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6B6B26" w:rsidRDefault="006B6B26" w:rsidP="00DB195A">
            <w:pPr>
              <w:rPr>
                <w:lang w:val="uk-UA"/>
              </w:rPr>
            </w:pPr>
            <w:r w:rsidRPr="006B6B26">
              <w:rPr>
                <w:lang w:val="uk-UA"/>
              </w:rPr>
              <w:t xml:space="preserve">Змінні кришки </w:t>
            </w:r>
            <w:r w:rsidRPr="006B6B26">
              <w:rPr>
                <w:lang w:val="en-US"/>
              </w:rPr>
              <w:t>ARCHITECT</w:t>
            </w:r>
            <w:r w:rsidRPr="006B6B26">
              <w:rPr>
                <w:lang w:val="uk-UA"/>
              </w:rPr>
              <w:t xml:space="preserve"> </w:t>
            </w:r>
            <w:r w:rsidRPr="006B6B26">
              <w:rPr>
                <w:lang w:val="en-US"/>
              </w:rPr>
              <w:t xml:space="preserve">Replacement Caps, </w:t>
            </w:r>
            <w:r w:rsidRPr="006B6B26">
              <w:rPr>
                <w:lang w:val="uk-UA"/>
              </w:rPr>
              <w:t>100 штук</w:t>
            </w:r>
            <w:r w:rsidR="005C762C">
              <w:rPr>
                <w:lang w:val="uk-UA"/>
              </w:rPr>
              <w:t xml:space="preserve">, </w:t>
            </w:r>
            <w:r w:rsidR="005C762C" w:rsidRPr="006B6B26">
              <w:rPr>
                <w:lang w:val="uk-UA"/>
              </w:rPr>
              <w:t>4</w:t>
            </w:r>
            <w:r w:rsidR="005C762C" w:rsidRPr="006B6B26">
              <w:rPr>
                <w:lang w:val="en-US"/>
              </w:rPr>
              <w:t>D</w:t>
            </w:r>
            <w:r w:rsidR="005C762C" w:rsidRPr="006B6B26">
              <w:rPr>
                <w:lang w:val="uk-UA"/>
              </w:rPr>
              <w:t>19-01</w:t>
            </w:r>
            <w:r w:rsidR="005C762C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упаковка</w:t>
            </w:r>
          </w:p>
        </w:tc>
        <w:tc>
          <w:tcPr>
            <w:tcW w:w="925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6B6B26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6B6B26" w:rsidRPr="006B6B26" w:rsidTr="003F6EFC">
        <w:tc>
          <w:tcPr>
            <w:tcW w:w="846" w:type="dxa"/>
          </w:tcPr>
          <w:p w:rsidR="006B6B26" w:rsidRPr="006B6B26" w:rsidRDefault="006B6B26" w:rsidP="00DB195A">
            <w:pPr>
              <w:pStyle w:val="aa"/>
              <w:numPr>
                <w:ilvl w:val="0"/>
                <w:numId w:val="10"/>
              </w:numPr>
              <w:tabs>
                <w:tab w:val="left" w:pos="1605"/>
              </w:tabs>
              <w:ind w:right="-174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170" w:type="dxa"/>
          </w:tcPr>
          <w:p w:rsidR="006B6B26" w:rsidRPr="005C762C" w:rsidRDefault="006B6B26" w:rsidP="00DB195A">
            <w:pPr>
              <w:rPr>
                <w:lang w:val="uk-UA"/>
              </w:rPr>
            </w:pPr>
            <w:proofErr w:type="spellStart"/>
            <w:r w:rsidRPr="006B6B26">
              <w:t>Розчин</w:t>
            </w:r>
            <w:proofErr w:type="spellEnd"/>
            <w:r w:rsidRPr="006B6B26">
              <w:rPr>
                <w:lang w:val="en-US"/>
              </w:rPr>
              <w:t xml:space="preserve"> ARCHITECT Probe Conditioning Solution</w:t>
            </w:r>
            <w:r w:rsidR="005C762C">
              <w:rPr>
                <w:lang w:val="uk-UA"/>
              </w:rPr>
              <w:t xml:space="preserve">, </w:t>
            </w:r>
            <w:r w:rsidR="005C762C" w:rsidRPr="006B6B26">
              <w:rPr>
                <w:lang w:val="en-US"/>
              </w:rPr>
              <w:t>1L56-40</w:t>
            </w:r>
            <w:r w:rsidR="005C762C">
              <w:rPr>
                <w:lang w:val="uk-UA"/>
              </w:rPr>
              <w:t>.</w:t>
            </w:r>
          </w:p>
        </w:tc>
        <w:tc>
          <w:tcPr>
            <w:tcW w:w="1351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штуки</w:t>
            </w:r>
          </w:p>
        </w:tc>
        <w:tc>
          <w:tcPr>
            <w:tcW w:w="925" w:type="dxa"/>
          </w:tcPr>
          <w:p w:rsidR="006B6B26" w:rsidRPr="006B6B26" w:rsidRDefault="006B6B26" w:rsidP="00DB195A">
            <w:pPr>
              <w:jc w:val="center"/>
              <w:rPr>
                <w:sz w:val="28"/>
                <w:szCs w:val="28"/>
                <w:lang w:val="uk-UA"/>
              </w:rPr>
            </w:pPr>
            <w:r w:rsidRPr="006B6B2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335" w:type="dxa"/>
          </w:tcPr>
          <w:p w:rsidR="006B6B26" w:rsidRPr="006B6B26" w:rsidRDefault="00E8100F" w:rsidP="003C580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:rsidR="000D0843" w:rsidRPr="00D96C53" w:rsidRDefault="000D0843" w:rsidP="003B0DFB">
      <w:pPr>
        <w:jc w:val="both"/>
        <w:rPr>
          <w:b/>
          <w:sz w:val="28"/>
          <w:szCs w:val="28"/>
          <w:lang w:val="uk-UA"/>
        </w:rPr>
      </w:pPr>
    </w:p>
    <w:p w:rsidR="00FC08F8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директора – </w:t>
      </w:r>
    </w:p>
    <w:p w:rsidR="003B0DFB" w:rsidRPr="000D0843" w:rsidRDefault="00FC08F8" w:rsidP="000F1A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3B0DFB" w:rsidRPr="000D0843" w:rsidSect="006B6B26">
      <w:pgSz w:w="11906" w:h="16838"/>
      <w:pgMar w:top="426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779" w:rsidRDefault="000E3779">
      <w:r>
        <w:separator/>
      </w:r>
    </w:p>
  </w:endnote>
  <w:endnote w:type="continuationSeparator" w:id="0">
    <w:p w:rsidR="000E3779" w:rsidRDefault="000E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779" w:rsidRDefault="000E3779">
      <w:r>
        <w:separator/>
      </w:r>
    </w:p>
  </w:footnote>
  <w:footnote w:type="continuationSeparator" w:id="0">
    <w:p w:rsidR="000E3779" w:rsidRDefault="000E3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3B101941"/>
    <w:multiLevelType w:val="hybridMultilevel"/>
    <w:tmpl w:val="1EEED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27FA7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D0843"/>
    <w:rsid w:val="000E3779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24C7"/>
    <w:rsid w:val="002026BD"/>
    <w:rsid w:val="00210E78"/>
    <w:rsid w:val="00240B34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5516"/>
    <w:rsid w:val="003D79C0"/>
    <w:rsid w:val="003E47CB"/>
    <w:rsid w:val="003F1D02"/>
    <w:rsid w:val="003F6EFC"/>
    <w:rsid w:val="004164C8"/>
    <w:rsid w:val="0042188C"/>
    <w:rsid w:val="00450BC2"/>
    <w:rsid w:val="00454836"/>
    <w:rsid w:val="00466994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C762C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B6B26"/>
    <w:rsid w:val="006C05B5"/>
    <w:rsid w:val="006D1614"/>
    <w:rsid w:val="006F1EBA"/>
    <w:rsid w:val="006F59E3"/>
    <w:rsid w:val="0070303F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3ABE"/>
    <w:rsid w:val="00757CB5"/>
    <w:rsid w:val="00760525"/>
    <w:rsid w:val="007918D7"/>
    <w:rsid w:val="00796F59"/>
    <w:rsid w:val="007A2FB0"/>
    <w:rsid w:val="007C085A"/>
    <w:rsid w:val="007D04F5"/>
    <w:rsid w:val="007D3A48"/>
    <w:rsid w:val="007F3F4F"/>
    <w:rsid w:val="007F420D"/>
    <w:rsid w:val="007F4749"/>
    <w:rsid w:val="007F5B35"/>
    <w:rsid w:val="00807FC0"/>
    <w:rsid w:val="00823808"/>
    <w:rsid w:val="008258D0"/>
    <w:rsid w:val="00850A9F"/>
    <w:rsid w:val="00854F08"/>
    <w:rsid w:val="0086212A"/>
    <w:rsid w:val="00870EA3"/>
    <w:rsid w:val="00890F17"/>
    <w:rsid w:val="008D5CB6"/>
    <w:rsid w:val="008D7231"/>
    <w:rsid w:val="008E135B"/>
    <w:rsid w:val="008F0016"/>
    <w:rsid w:val="009052F3"/>
    <w:rsid w:val="00916DF2"/>
    <w:rsid w:val="00926E1A"/>
    <w:rsid w:val="009374AE"/>
    <w:rsid w:val="00940B40"/>
    <w:rsid w:val="00947A95"/>
    <w:rsid w:val="00951B88"/>
    <w:rsid w:val="00966F9C"/>
    <w:rsid w:val="00992017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6D5C"/>
    <w:rsid w:val="00AB0A9C"/>
    <w:rsid w:val="00AD39A1"/>
    <w:rsid w:val="00AE09A5"/>
    <w:rsid w:val="00AE6D18"/>
    <w:rsid w:val="00B03BF1"/>
    <w:rsid w:val="00B0711A"/>
    <w:rsid w:val="00B12BB6"/>
    <w:rsid w:val="00B13B19"/>
    <w:rsid w:val="00B25817"/>
    <w:rsid w:val="00B3430D"/>
    <w:rsid w:val="00B37316"/>
    <w:rsid w:val="00B52C07"/>
    <w:rsid w:val="00B5377C"/>
    <w:rsid w:val="00B71648"/>
    <w:rsid w:val="00B7583A"/>
    <w:rsid w:val="00B916B0"/>
    <w:rsid w:val="00BB1DFE"/>
    <w:rsid w:val="00BB381D"/>
    <w:rsid w:val="00BB4E6E"/>
    <w:rsid w:val="00BC0EBF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0CE1"/>
    <w:rsid w:val="00D43FE9"/>
    <w:rsid w:val="00D479EE"/>
    <w:rsid w:val="00D633CB"/>
    <w:rsid w:val="00D91657"/>
    <w:rsid w:val="00D9445C"/>
    <w:rsid w:val="00D96C53"/>
    <w:rsid w:val="00DB195A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100F"/>
    <w:rsid w:val="00E82989"/>
    <w:rsid w:val="00E911F4"/>
    <w:rsid w:val="00EA3EAA"/>
    <w:rsid w:val="00EE0D59"/>
    <w:rsid w:val="00EE4118"/>
    <w:rsid w:val="00F01DBD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08F8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DB1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E6CA3-F266-49D6-B936-03AF021E1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28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2018-10-10T06:58:00Z</cp:lastPrinted>
  <dcterms:created xsi:type="dcterms:W3CDTF">2018-09-28T07:51:00Z</dcterms:created>
  <dcterms:modified xsi:type="dcterms:W3CDTF">2018-10-11T09:09:00Z</dcterms:modified>
</cp:coreProperties>
</file>